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559C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D559C5" w:rsidRDefault="00D559C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59C5" w:rsidRDefault="00D559C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59C5" w:rsidRDefault="00D559C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Worcester into land</w:t>
      </w:r>
    </w:p>
    <w:p w:rsidR="00D559C5" w:rsidRDefault="00D559C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Mowbray, 2</w:t>
      </w:r>
      <w:r w:rsidRPr="00D559C5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D559C5" w:rsidRDefault="00D559C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24-95)</w:t>
      </w:r>
    </w:p>
    <w:p w:rsidR="00D559C5" w:rsidRDefault="00D559C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59C5" w:rsidRDefault="00D559C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59C5" w:rsidRPr="00D559C5" w:rsidRDefault="00D559C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2016</w:t>
      </w:r>
      <w:bookmarkStart w:id="0" w:name="_GoBack"/>
      <w:bookmarkEnd w:id="0"/>
    </w:p>
    <w:sectPr w:rsidR="00D559C5" w:rsidRPr="00D559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9C5" w:rsidRDefault="00D559C5" w:rsidP="00E71FC3">
      <w:pPr>
        <w:spacing w:after="0" w:line="240" w:lineRule="auto"/>
      </w:pPr>
      <w:r>
        <w:separator/>
      </w:r>
    </w:p>
  </w:endnote>
  <w:endnote w:type="continuationSeparator" w:id="0">
    <w:p w:rsidR="00D559C5" w:rsidRDefault="00D559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9C5" w:rsidRDefault="00D559C5" w:rsidP="00E71FC3">
      <w:pPr>
        <w:spacing w:after="0" w:line="240" w:lineRule="auto"/>
      </w:pPr>
      <w:r>
        <w:separator/>
      </w:r>
    </w:p>
  </w:footnote>
  <w:footnote w:type="continuationSeparator" w:id="0">
    <w:p w:rsidR="00D559C5" w:rsidRDefault="00D559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9C5"/>
    <w:rsid w:val="00AB52E8"/>
    <w:rsid w:val="00B16D3F"/>
    <w:rsid w:val="00D559C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36A61"/>
  <w15:chartTrackingRefBased/>
  <w15:docId w15:val="{D66EE11D-E5E9-4D0F-808B-56EADDDA7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2016-05-01T19:46:00Z</dcterms:created>
  <dcterms:modified xsi:type="dcterms:W3CDTF">2016-05-01T19:55:00Z</dcterms:modified>
</cp:coreProperties>
</file>